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05" w:rsidRDefault="002C5305" w:rsidP="00F43D2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Приложение 8</w:t>
      </w:r>
    </w:p>
    <w:p w:rsidR="002C5305" w:rsidRDefault="002C5305" w:rsidP="00F43D26">
      <w:pPr>
        <w:tabs>
          <w:tab w:val="left" w:pos="1298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к решению                                                                 </w:t>
      </w:r>
    </w:p>
    <w:p w:rsidR="002C5305" w:rsidRDefault="002C5305" w:rsidP="00F43D2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от 28.05.2013 №63</w:t>
      </w:r>
    </w:p>
    <w:p w:rsidR="002C5305" w:rsidRDefault="002C5305" w:rsidP="00774B0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2C5305" w:rsidRDefault="002C5305" w:rsidP="007C208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Автовокзалы</w:t>
      </w:r>
    </w:p>
    <w:p w:rsidR="002C5305" w:rsidRPr="00774B00" w:rsidRDefault="002C5305" w:rsidP="00774B0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470D7E">
        <w:rPr>
          <w:rFonts w:ascii="Times New Roman" w:hAnsi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17.75pt;height:433.5pt;visibility:visible">
            <v:imagedata r:id="rId6" o:title=""/>
          </v:shape>
        </w:pict>
      </w:r>
    </w:p>
    <w:sectPr w:rsidR="002C5305" w:rsidRPr="00774B00" w:rsidSect="007C208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305" w:rsidRDefault="002C5305" w:rsidP="007C2087">
      <w:pPr>
        <w:spacing w:after="0" w:line="240" w:lineRule="auto"/>
      </w:pPr>
      <w:r>
        <w:separator/>
      </w:r>
    </w:p>
  </w:endnote>
  <w:endnote w:type="continuationSeparator" w:id="0">
    <w:p w:rsidR="002C5305" w:rsidRDefault="002C5305" w:rsidP="007C2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305" w:rsidRDefault="002C5305" w:rsidP="007C2087">
      <w:pPr>
        <w:spacing w:after="0" w:line="240" w:lineRule="auto"/>
      </w:pPr>
      <w:r>
        <w:separator/>
      </w:r>
    </w:p>
  </w:footnote>
  <w:footnote w:type="continuationSeparator" w:id="0">
    <w:p w:rsidR="002C5305" w:rsidRDefault="002C5305" w:rsidP="007C20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4B00"/>
    <w:rsid w:val="00200999"/>
    <w:rsid w:val="002C5305"/>
    <w:rsid w:val="00470D7E"/>
    <w:rsid w:val="004967FB"/>
    <w:rsid w:val="00774B00"/>
    <w:rsid w:val="007C2087"/>
    <w:rsid w:val="007F2565"/>
    <w:rsid w:val="00812CC4"/>
    <w:rsid w:val="00896590"/>
    <w:rsid w:val="009C6CBC"/>
    <w:rsid w:val="00D70F49"/>
    <w:rsid w:val="00E47C79"/>
    <w:rsid w:val="00E50585"/>
    <w:rsid w:val="00F4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CC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7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4B0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C2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208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C2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208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1</Pages>
  <Words>99</Words>
  <Characters>570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Русинович</cp:lastModifiedBy>
  <cp:revision>8</cp:revision>
  <cp:lastPrinted>2013-05-29T01:00:00Z</cp:lastPrinted>
  <dcterms:created xsi:type="dcterms:W3CDTF">2013-05-24T06:14:00Z</dcterms:created>
  <dcterms:modified xsi:type="dcterms:W3CDTF">2013-05-29T01:01:00Z</dcterms:modified>
</cp:coreProperties>
</file>